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9A3003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№6</w:t>
      </w:r>
      <w:r w:rsidR="00E64165"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805E5" w:rsidRPr="003805E5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3805E5" w:rsidRDefault="003805E5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D1700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D1700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D1700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D1700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7D1700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7D1700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7D1700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7D1700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D1700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D1700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D1700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7D1700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7D1700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7D1700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7D1700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7D1700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7D1700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7D1700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7D1700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7D1700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7D1700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D1700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7D1700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7D1700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7D1700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D170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D1700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3805E5" w:rsidRPr="000544BA" w:rsidRDefault="003805E5" w:rsidP="003805E5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  <w:bookmarkStart w:id="0" w:name="_GoBack"/>
      <w:bookmarkEnd w:id="0"/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00" w:rsidRDefault="007D1700" w:rsidP="00E64165">
      <w:r>
        <w:separator/>
      </w:r>
    </w:p>
  </w:endnote>
  <w:endnote w:type="continuationSeparator" w:id="0">
    <w:p w:rsidR="007D1700" w:rsidRDefault="007D1700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00" w:rsidRDefault="007D1700" w:rsidP="00E64165">
      <w:r>
        <w:separator/>
      </w:r>
    </w:p>
  </w:footnote>
  <w:footnote w:type="continuationSeparator" w:id="0">
    <w:p w:rsidR="007D1700" w:rsidRDefault="007D1700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805E5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054EB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7D1700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A3003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4A7F-0F76-464D-9BC8-D50D8CFE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F9A2BFD</Template>
  <TotalTime>140</TotalTime>
  <Pages>1</Pages>
  <Words>15051</Words>
  <Characters>85793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25</cp:revision>
  <cp:lastPrinted>2019-02-19T11:36:00Z</cp:lastPrinted>
  <dcterms:created xsi:type="dcterms:W3CDTF">2024-03-25T13:11:00Z</dcterms:created>
  <dcterms:modified xsi:type="dcterms:W3CDTF">2026-08-18T12:11:00Z</dcterms:modified>
</cp:coreProperties>
</file>